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80" w:rsidRDefault="00306980" w:rsidP="00EF070C">
      <w:pPr>
        <w:jc w:val="right"/>
        <w:rPr>
          <w:bCs/>
          <w:sz w:val="28"/>
        </w:rPr>
      </w:pPr>
      <w:r>
        <w:rPr>
          <w:bCs/>
          <w:sz w:val="28"/>
        </w:rPr>
        <w:t>Проект</w:t>
      </w:r>
    </w:p>
    <w:p w:rsidR="00306980" w:rsidRDefault="00306980" w:rsidP="00EF070C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306980" w:rsidRDefault="00306980" w:rsidP="00EF070C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306980" w:rsidRDefault="00306980" w:rsidP="00EF070C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Третьего созыва</w:t>
      </w:r>
    </w:p>
    <w:p w:rsidR="00306980" w:rsidRDefault="00306980" w:rsidP="00EF070C">
      <w:pPr>
        <w:jc w:val="center"/>
        <w:rPr>
          <w:sz w:val="28"/>
          <w:szCs w:val="28"/>
        </w:rPr>
      </w:pPr>
    </w:p>
    <w:p w:rsidR="00306980" w:rsidRDefault="00306980" w:rsidP="00EF07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306980" w:rsidRDefault="00306980" w:rsidP="00EF070C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(третья сессия)</w:t>
      </w:r>
    </w:p>
    <w:p w:rsidR="00306980" w:rsidRDefault="00306980" w:rsidP="00EF070C">
      <w:pPr>
        <w:jc w:val="center"/>
        <w:rPr>
          <w:sz w:val="28"/>
          <w:szCs w:val="28"/>
        </w:rPr>
      </w:pPr>
    </w:p>
    <w:p w:rsidR="00306980" w:rsidRDefault="00306980" w:rsidP="00EF070C">
      <w:pPr>
        <w:rPr>
          <w:sz w:val="28"/>
          <w:szCs w:val="28"/>
        </w:rPr>
      </w:pPr>
      <w:r>
        <w:rPr>
          <w:sz w:val="28"/>
          <w:szCs w:val="28"/>
        </w:rPr>
        <w:t xml:space="preserve">от  27  декабря 2016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№ ___</w:t>
      </w:r>
    </w:p>
    <w:p w:rsidR="00306980" w:rsidRDefault="00306980" w:rsidP="00EF070C">
      <w:pPr>
        <w:rPr>
          <w:sz w:val="28"/>
          <w:szCs w:val="28"/>
        </w:rPr>
      </w:pPr>
    </w:p>
    <w:p w:rsidR="00306980" w:rsidRDefault="00306980" w:rsidP="00EF07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порядке образования и методике распределения средств районного фонда финансовой поддержки поселений Ордынского района </w:t>
      </w:r>
    </w:p>
    <w:p w:rsidR="00306980" w:rsidRDefault="00306980" w:rsidP="00EF07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</w:p>
    <w:p w:rsidR="00306980" w:rsidRDefault="00306980" w:rsidP="00EF070C">
      <w:pPr>
        <w:jc w:val="center"/>
        <w:rPr>
          <w:sz w:val="28"/>
          <w:szCs w:val="28"/>
        </w:rPr>
      </w:pPr>
    </w:p>
    <w:p w:rsidR="00306980" w:rsidRDefault="00306980" w:rsidP="00EF07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ст. 137, 142, 142.1, Бюджетного Кодекса Российской Федерации, Законом  Новосибирской области от 02.11.2009  №  400-ОЗ «О наделении органов местного самоуправления в Новосибирской области отдельными 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Законом Новосибирской области от 22.02.2012 № 185-ОЗ «Об отдельных вопросах регулирования межбюджетных отношений в Новосибирской области», руководствуясь Уставом Ордынского района Новосибирской области, Совет депутатов Ордынского района Новосибирской области</w:t>
      </w:r>
    </w:p>
    <w:p w:rsidR="00306980" w:rsidRDefault="00306980" w:rsidP="00EF070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06980" w:rsidRDefault="00306980" w:rsidP="00BC3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образования и методику распределения средств районного фонда финансовой поддержки поселений Ордынского района Новосибирской области  согласно приложению.      </w:t>
      </w:r>
    </w:p>
    <w:p w:rsidR="00306980" w:rsidRDefault="00306980" w:rsidP="00BC3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Ордынского района Новосибирской области  для подписания и опубликования (обнародования). </w:t>
      </w:r>
    </w:p>
    <w:p w:rsidR="00306980" w:rsidRDefault="00306980" w:rsidP="00BC382F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периодическом печатном издании органов местного самоуправления Ордынского района Новосибирской области  «Ордынский Вестник».</w:t>
      </w:r>
    </w:p>
    <w:p w:rsidR="00306980" w:rsidRDefault="00306980" w:rsidP="00BC3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Признать утратившим силу решение Совета депутатов Ордынского района Новосибирской области от 23 декабря 2015 </w:t>
      </w:r>
      <w:r w:rsidRPr="00DA16E3">
        <w:rPr>
          <w:sz w:val="28"/>
          <w:szCs w:val="28"/>
        </w:rPr>
        <w:t>год</w:t>
      </w:r>
      <w:r>
        <w:rPr>
          <w:sz w:val="28"/>
          <w:szCs w:val="28"/>
        </w:rPr>
        <w:t xml:space="preserve">  № 28 «О порядке образования и методике  распределения средств районного фонда финансовой поддержки поселений Ордынского района Новосибирской области».  </w:t>
      </w:r>
    </w:p>
    <w:p w:rsidR="00306980" w:rsidRDefault="00306980" w:rsidP="00BC3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вступает в силу </w:t>
      </w:r>
      <w:r>
        <w:rPr>
          <w:sz w:val="28"/>
          <w:szCs w:val="28"/>
          <w:lang w:val="en-US"/>
        </w:rPr>
        <w:t>c</w:t>
      </w:r>
      <w:r w:rsidRPr="00145D3C">
        <w:rPr>
          <w:sz w:val="28"/>
          <w:szCs w:val="28"/>
        </w:rPr>
        <w:t xml:space="preserve"> 01 </w:t>
      </w:r>
      <w:r>
        <w:rPr>
          <w:sz w:val="28"/>
          <w:szCs w:val="28"/>
        </w:rPr>
        <w:t>января 2017</w:t>
      </w:r>
      <w:bookmarkStart w:id="0" w:name="_GoBack"/>
      <w:bookmarkEnd w:id="0"/>
      <w:r>
        <w:rPr>
          <w:sz w:val="28"/>
          <w:szCs w:val="28"/>
        </w:rPr>
        <w:t xml:space="preserve">г. </w:t>
      </w:r>
    </w:p>
    <w:p w:rsidR="00306980" w:rsidRDefault="00306980" w:rsidP="00BC38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за исполнением настоящего решения возложить на  заместителя главы администрации Ордынского района Новосибирской области Г.Д. Склярову. </w:t>
      </w:r>
    </w:p>
    <w:p w:rsidR="00306980" w:rsidRDefault="00306980" w:rsidP="007B6A0E">
      <w:pPr>
        <w:pStyle w:val="BodyText"/>
        <w:spacing w:after="0"/>
        <w:rPr>
          <w:sz w:val="28"/>
          <w:szCs w:val="28"/>
        </w:rPr>
      </w:pPr>
    </w:p>
    <w:p w:rsidR="00306980" w:rsidRDefault="00306980" w:rsidP="007B6A0E">
      <w:pPr>
        <w:pStyle w:val="BodyText"/>
        <w:spacing w:after="0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306980" w:rsidTr="00BF0E92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06980" w:rsidRPr="005F3654" w:rsidRDefault="00306980" w:rsidP="007B6A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306980" w:rsidRDefault="00306980" w:rsidP="007B6A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06980" w:rsidRPr="005F3654" w:rsidRDefault="00306980" w:rsidP="007B6A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_______________В.И. Колясников</w:t>
            </w:r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306980" w:rsidRDefault="00306980" w:rsidP="007B6A0E">
      <w:pPr>
        <w:pStyle w:val="BodyText"/>
        <w:spacing w:after="0"/>
        <w:rPr>
          <w:sz w:val="28"/>
          <w:szCs w:val="28"/>
        </w:rPr>
      </w:pPr>
    </w:p>
    <w:p w:rsidR="00306980" w:rsidRDefault="00306980" w:rsidP="007B6A0E">
      <w:pPr>
        <w:pStyle w:val="BodyText"/>
        <w:spacing w:after="0"/>
        <w:rPr>
          <w:sz w:val="28"/>
          <w:szCs w:val="28"/>
        </w:rPr>
      </w:pPr>
    </w:p>
    <w:p w:rsidR="00306980" w:rsidRPr="00C2536A" w:rsidRDefault="00306980" w:rsidP="007B6A0E">
      <w:pPr>
        <w:jc w:val="both"/>
        <w:rPr>
          <w:sz w:val="22"/>
          <w:szCs w:val="22"/>
        </w:rPr>
      </w:pPr>
      <w:r>
        <w:t>Проект согласован с заместителем главы администрации Ордынского района Скляровой Г.Д., начальником отдела финансов, учёта и отчётности Вернигоровой С.А., начальником правового отдела администрации Сурдиной Н.А. Заключение правового отдела имеется.</w:t>
      </w:r>
    </w:p>
    <w:sectPr w:rsidR="00306980" w:rsidRPr="00C2536A" w:rsidSect="00BC382F">
      <w:pgSz w:w="11906" w:h="16838"/>
      <w:pgMar w:top="899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2B6"/>
    <w:rsid w:val="00011BDC"/>
    <w:rsid w:val="000135FF"/>
    <w:rsid w:val="0005023D"/>
    <w:rsid w:val="00093536"/>
    <w:rsid w:val="000C449D"/>
    <w:rsid w:val="001412BF"/>
    <w:rsid w:val="00145D3C"/>
    <w:rsid w:val="001A55A3"/>
    <w:rsid w:val="00265D79"/>
    <w:rsid w:val="002E2056"/>
    <w:rsid w:val="002F0E57"/>
    <w:rsid w:val="00306980"/>
    <w:rsid w:val="003302CE"/>
    <w:rsid w:val="0037400A"/>
    <w:rsid w:val="003C1A10"/>
    <w:rsid w:val="0043452F"/>
    <w:rsid w:val="00437955"/>
    <w:rsid w:val="004739D3"/>
    <w:rsid w:val="0049767A"/>
    <w:rsid w:val="004D1EE0"/>
    <w:rsid w:val="004E3964"/>
    <w:rsid w:val="00514645"/>
    <w:rsid w:val="005262B6"/>
    <w:rsid w:val="005B71EB"/>
    <w:rsid w:val="005C5DB9"/>
    <w:rsid w:val="005F3654"/>
    <w:rsid w:val="00620081"/>
    <w:rsid w:val="00653C80"/>
    <w:rsid w:val="006B53D9"/>
    <w:rsid w:val="006D6889"/>
    <w:rsid w:val="00744B40"/>
    <w:rsid w:val="00774938"/>
    <w:rsid w:val="007B196D"/>
    <w:rsid w:val="007B6A0E"/>
    <w:rsid w:val="00884992"/>
    <w:rsid w:val="008A72A9"/>
    <w:rsid w:val="008D277F"/>
    <w:rsid w:val="008F7550"/>
    <w:rsid w:val="00902D34"/>
    <w:rsid w:val="009351B6"/>
    <w:rsid w:val="00971D6F"/>
    <w:rsid w:val="00986565"/>
    <w:rsid w:val="00990314"/>
    <w:rsid w:val="00A946BF"/>
    <w:rsid w:val="00AD1DE7"/>
    <w:rsid w:val="00B554EE"/>
    <w:rsid w:val="00B76207"/>
    <w:rsid w:val="00B8497E"/>
    <w:rsid w:val="00BC382F"/>
    <w:rsid w:val="00BF0E92"/>
    <w:rsid w:val="00C07346"/>
    <w:rsid w:val="00C2536A"/>
    <w:rsid w:val="00CA603D"/>
    <w:rsid w:val="00CF535A"/>
    <w:rsid w:val="00DA16E3"/>
    <w:rsid w:val="00E0437A"/>
    <w:rsid w:val="00EE1B5F"/>
    <w:rsid w:val="00EE71F4"/>
    <w:rsid w:val="00EF070C"/>
    <w:rsid w:val="00FA041A"/>
    <w:rsid w:val="00FC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0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03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031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9031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31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9031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90314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07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070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F07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F070C"/>
    <w:pPr>
      <w:ind w:left="720"/>
      <w:contextualSpacing/>
    </w:pPr>
  </w:style>
  <w:style w:type="paragraph" w:styleId="NoSpacing">
    <w:name w:val="No Spacing"/>
    <w:uiPriority w:val="99"/>
    <w:qFormat/>
    <w:rsid w:val="00A946BF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E7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1F4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DA16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316</TotalTime>
  <Pages>2</Pages>
  <Words>347</Words>
  <Characters>1981</Characters>
  <Application>Microsoft Office Outlook</Application>
  <DocSecurity>0</DocSecurity>
  <Lines>0</Lines>
  <Paragraphs>0</Paragraphs>
  <ScaleCrop>false</ScaleCrop>
  <Company>ГКУ НСО "РИЦ"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Наталья</cp:lastModifiedBy>
  <cp:revision>29</cp:revision>
  <cp:lastPrinted>2016-12-07T02:43:00Z</cp:lastPrinted>
  <dcterms:created xsi:type="dcterms:W3CDTF">2015-11-29T11:11:00Z</dcterms:created>
  <dcterms:modified xsi:type="dcterms:W3CDTF">2016-12-07T02:43:00Z</dcterms:modified>
</cp:coreProperties>
</file>